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98" w:rsidRPr="00CF71DD" w:rsidRDefault="005A6E98" w:rsidP="00CF71DD">
      <w:pPr>
        <w:spacing w:before="100" w:beforeAutospacing="1" w:after="138" w:line="336" w:lineRule="atLeast"/>
        <w:jc w:val="center"/>
        <w:rPr>
          <w:rFonts w:ascii="Arial" w:hAnsi="Arial" w:cs="Arial"/>
          <w:color w:val="000000"/>
          <w:sz w:val="19"/>
          <w:szCs w:val="19"/>
        </w:rPr>
      </w:pPr>
      <w:r w:rsidRPr="00CF71DD">
        <w:rPr>
          <w:rFonts w:ascii="Arial" w:hAnsi="Arial" w:cs="Arial"/>
          <w:b/>
          <w:bCs/>
          <w:color w:val="000000"/>
          <w:sz w:val="19"/>
          <w:szCs w:val="19"/>
        </w:rPr>
        <w:t>Сведения о доходах, об имуществе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br/>
        <w:t>и обязательствах имущественного характера лиц,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br/>
        <w:t xml:space="preserve">замещающих муниципальные должности, должности муниципальной службы в </w:t>
      </w:r>
      <w:r>
        <w:rPr>
          <w:rFonts w:ascii="Arial" w:hAnsi="Arial" w:cs="Arial"/>
          <w:b/>
          <w:bCs/>
          <w:color w:val="000000"/>
          <w:sz w:val="19"/>
          <w:szCs w:val="19"/>
        </w:rPr>
        <w:t>контрольно-счетной палате муниципального образования Славянский район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t xml:space="preserve"> и членов их семей для размещения в информационно-телекоммуникационной сети Интернет на официальном сайте администрации муниципального образования Славянский район</w:t>
      </w:r>
    </w:p>
    <w:tbl>
      <w:tblPr>
        <w:tblW w:w="0" w:type="auto"/>
        <w:tblInd w:w="2" w:type="dxa"/>
        <w:tblBorders>
          <w:top w:val="outset" w:sz="6" w:space="0" w:color="C2C2C2"/>
          <w:left w:val="outset" w:sz="6" w:space="0" w:color="C2C2C2"/>
          <w:bottom w:val="outset" w:sz="6" w:space="0" w:color="C2C2C2"/>
          <w:right w:val="outset" w:sz="6" w:space="0" w:color="C2C2C2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67"/>
        <w:gridCol w:w="1787"/>
        <w:gridCol w:w="1559"/>
        <w:gridCol w:w="1416"/>
        <w:gridCol w:w="783"/>
        <w:gridCol w:w="1191"/>
        <w:gridCol w:w="1322"/>
      </w:tblGrid>
      <w:tr w:rsidR="005A6E98" w:rsidRPr="00C1733A">
        <w:trPr>
          <w:tblHeader/>
        </w:trPr>
        <w:tc>
          <w:tcPr>
            <w:tcW w:w="1367" w:type="dxa"/>
            <w:vMerge w:val="restart"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633E3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Фамилия,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имя,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отчество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лица ,замещающего муниципальную должность 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772EA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Общая сумма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декларированного  годового дохода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за 201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3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г.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(руб.)</w:t>
            </w:r>
          </w:p>
        </w:tc>
        <w:tc>
          <w:tcPr>
            <w:tcW w:w="3390" w:type="dxa"/>
            <w:gridSpan w:val="3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Перечень объектов недвижимого имущества,    принадлежащих на праве собственности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Перечень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транспортных средств, принадлежащих на праве собственности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(вид, марка)</w:t>
            </w:r>
          </w:p>
        </w:tc>
      </w:tr>
      <w:tr w:rsidR="005A6E98" w:rsidRPr="00C1733A">
        <w:trPr>
          <w:tblHeader/>
        </w:trPr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Вид объекта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недвижимости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Площадь (кв.м)</w:t>
            </w:r>
          </w:p>
        </w:tc>
        <w:tc>
          <w:tcPr>
            <w:tcW w:w="1191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Страна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расположения</w:t>
            </w: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c>
          <w:tcPr>
            <w:tcW w:w="1367" w:type="dxa"/>
            <w:vMerge w:val="restart"/>
            <w:tcBorders>
              <w:top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5A6E98" w:rsidRPr="00CF71DD" w:rsidRDefault="005A6E98" w:rsidP="00412369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Курилова Таисия Ивановна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5A6E98" w:rsidRPr="00CF71DD" w:rsidRDefault="005A6E98" w:rsidP="00412369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Председатель контрольно-счетной палаты 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муниципального образования Славянский район 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5A6E98" w:rsidRPr="00CF71DD" w:rsidRDefault="005A6E98" w:rsidP="000A63B0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574515 руб.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5A6E98" w:rsidRPr="00CF71DD" w:rsidRDefault="005A6E98" w:rsidP="000A63B0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1000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</w:p>
        </w:tc>
      </w:tr>
      <w:tr w:rsidR="005A6E98" w:rsidRPr="00C1733A"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20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00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Земельный участок 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Default="005A6E98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743</w:t>
            </w:r>
          </w:p>
          <w:p w:rsidR="005A6E98" w:rsidRDefault="005A6E98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к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в.м.</w:t>
            </w:r>
          </w:p>
          <w:p w:rsidR="005A6E98" w:rsidRPr="00CF71DD" w:rsidRDefault="005A6E98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rPr>
          <w:trHeight w:val="1014"/>
        </w:trPr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Земельный участок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3/6 доли 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558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rPr>
          <w:trHeight w:val="760"/>
        </w:trPr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Домовладение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772EAD">
            <w:pPr>
              <w:spacing w:after="0" w:line="336" w:lineRule="atLeast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71,3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rPr>
          <w:trHeight w:val="588"/>
        </w:trPr>
        <w:tc>
          <w:tcPr>
            <w:tcW w:w="1367" w:type="dxa"/>
            <w:vMerge/>
            <w:tcBorders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Default="005A6E98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Домовладение 3/6 доли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Default="005A6E98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69,0 кв.м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bottom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c>
          <w:tcPr>
            <w:tcW w:w="1367" w:type="dxa"/>
            <w:vMerge w:val="restart"/>
            <w:tcBorders>
              <w:top w:val="single" w:sz="4" w:space="0" w:color="auto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супруг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3700FC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289263руб.</w:t>
            </w: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412369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Автомобиль легковой ВАЗ-2107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</w:p>
          <w:p w:rsidR="005A6E98" w:rsidRPr="00CF71DD" w:rsidRDefault="005A6E98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6E98" w:rsidRPr="00C1733A"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5A6E98" w:rsidRPr="00CF71DD" w:rsidRDefault="005A6E98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5A6E98" w:rsidRPr="00CF71DD" w:rsidRDefault="005A6E98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:rsidR="005A6E98" w:rsidRDefault="005A6E98"/>
    <w:sectPr w:rsidR="005A6E98" w:rsidSect="0061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1DD"/>
    <w:rsid w:val="000176C4"/>
    <w:rsid w:val="000A63B0"/>
    <w:rsid w:val="00181747"/>
    <w:rsid w:val="003700FC"/>
    <w:rsid w:val="00412369"/>
    <w:rsid w:val="00575C5E"/>
    <w:rsid w:val="005A6E98"/>
    <w:rsid w:val="006150CE"/>
    <w:rsid w:val="00633E38"/>
    <w:rsid w:val="006E0769"/>
    <w:rsid w:val="00772EAD"/>
    <w:rsid w:val="00BE6C54"/>
    <w:rsid w:val="00BF078B"/>
    <w:rsid w:val="00C1733A"/>
    <w:rsid w:val="00CF71DD"/>
    <w:rsid w:val="00F5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0C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F71DD"/>
    <w:rPr>
      <w:b/>
      <w:bCs/>
    </w:rPr>
  </w:style>
  <w:style w:type="paragraph" w:styleId="NormalWeb">
    <w:name w:val="Normal (Web)"/>
    <w:basedOn w:val="Normal"/>
    <w:uiPriority w:val="99"/>
    <w:rsid w:val="00CF71DD"/>
    <w:pPr>
      <w:spacing w:before="100" w:beforeAutospacing="1" w:after="138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9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2C2C2"/>
                <w:bottom w:val="single" w:sz="4" w:space="0" w:color="C2C2C2"/>
                <w:right w:val="single" w:sz="4" w:space="0" w:color="C2C2C2"/>
              </w:divBdr>
              <w:divsChild>
                <w:div w:id="205593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178</Words>
  <Characters>1021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Шишкин Борис</cp:lastModifiedBy>
  <cp:revision>10</cp:revision>
  <dcterms:created xsi:type="dcterms:W3CDTF">2014-04-11T04:53:00Z</dcterms:created>
  <dcterms:modified xsi:type="dcterms:W3CDTF">2015-03-17T17:32:00Z</dcterms:modified>
</cp:coreProperties>
</file>